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17F27" w14:textId="0ADEAB7A" w:rsidR="006B2F86" w:rsidRDefault="00D03ACF" w:rsidP="00E71FC3">
      <w:pPr>
        <w:pStyle w:val="NoSpacing"/>
      </w:pPr>
      <w:r>
        <w:rPr>
          <w:u w:val="single"/>
        </w:rPr>
        <w:t>John BOTELER</w:t>
      </w:r>
      <w:r>
        <w:t xml:space="preserve">       (fl.1481)</w:t>
      </w:r>
    </w:p>
    <w:p w14:paraId="1B651627" w14:textId="0E5E952D" w:rsidR="00D03ACF" w:rsidRDefault="00D03ACF" w:rsidP="00E71FC3">
      <w:pPr>
        <w:pStyle w:val="NoSpacing"/>
      </w:pPr>
      <w:r>
        <w:t>of Coventry.</w:t>
      </w:r>
    </w:p>
    <w:p w14:paraId="5D8D98AB" w14:textId="1C26B03D" w:rsidR="00D03ACF" w:rsidRDefault="00D03ACF" w:rsidP="00E71FC3">
      <w:pPr>
        <w:pStyle w:val="NoSpacing"/>
      </w:pPr>
    </w:p>
    <w:p w14:paraId="1343DF04" w14:textId="2DCF618A" w:rsidR="00D03ACF" w:rsidRDefault="00D03ACF" w:rsidP="00E71FC3">
      <w:pPr>
        <w:pStyle w:val="NoSpacing"/>
      </w:pPr>
    </w:p>
    <w:p w14:paraId="07DDB0BF" w14:textId="50C68862" w:rsidR="00D03ACF" w:rsidRDefault="00D03ACF" w:rsidP="00E71FC3">
      <w:pPr>
        <w:pStyle w:val="NoSpacing"/>
      </w:pPr>
      <w:r>
        <w:t>from</w:t>
      </w:r>
      <w:r>
        <w:tab/>
        <w:t>1481</w:t>
      </w:r>
      <w:r>
        <w:tab/>
        <w:t>He was Common Clerk.   (Ricardian XXIX p.56)</w:t>
      </w:r>
    </w:p>
    <w:p w14:paraId="6B6AEEF7" w14:textId="005E71FF" w:rsidR="00D03ACF" w:rsidRDefault="00D03ACF" w:rsidP="00E71FC3">
      <w:pPr>
        <w:pStyle w:val="NoSpacing"/>
      </w:pPr>
    </w:p>
    <w:p w14:paraId="4247E548" w14:textId="5B33C3FD" w:rsidR="00D03ACF" w:rsidRDefault="00D03ACF" w:rsidP="00E71FC3">
      <w:pPr>
        <w:pStyle w:val="NoSpacing"/>
      </w:pPr>
    </w:p>
    <w:p w14:paraId="6BF2980D" w14:textId="61D2C323" w:rsidR="00D03ACF" w:rsidRPr="00D03ACF" w:rsidRDefault="00D03ACF" w:rsidP="00E71FC3">
      <w:pPr>
        <w:pStyle w:val="NoSpacing"/>
      </w:pPr>
      <w:r>
        <w:t>24 September 2019</w:t>
      </w:r>
      <w:bookmarkStart w:id="0" w:name="_GoBack"/>
      <w:bookmarkEnd w:id="0"/>
    </w:p>
    <w:sectPr w:rsidR="00D03ACF" w:rsidRPr="00D03AC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5596E" w14:textId="77777777" w:rsidR="00D03ACF" w:rsidRDefault="00D03ACF" w:rsidP="00E71FC3">
      <w:pPr>
        <w:spacing w:after="0" w:line="240" w:lineRule="auto"/>
      </w:pPr>
      <w:r>
        <w:separator/>
      </w:r>
    </w:p>
  </w:endnote>
  <w:endnote w:type="continuationSeparator" w:id="0">
    <w:p w14:paraId="17065152" w14:textId="77777777" w:rsidR="00D03ACF" w:rsidRDefault="00D03A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F317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1A5F8" w14:textId="77777777" w:rsidR="00D03ACF" w:rsidRDefault="00D03ACF" w:rsidP="00E71FC3">
      <w:pPr>
        <w:spacing w:after="0" w:line="240" w:lineRule="auto"/>
      </w:pPr>
      <w:r>
        <w:separator/>
      </w:r>
    </w:p>
  </w:footnote>
  <w:footnote w:type="continuationSeparator" w:id="0">
    <w:p w14:paraId="4A21084E" w14:textId="77777777" w:rsidR="00D03ACF" w:rsidRDefault="00D03A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ACF"/>
    <w:rsid w:val="001A7C09"/>
    <w:rsid w:val="00577BD5"/>
    <w:rsid w:val="00656CBA"/>
    <w:rsid w:val="006A1F77"/>
    <w:rsid w:val="00733BE7"/>
    <w:rsid w:val="00AB52E8"/>
    <w:rsid w:val="00B16D3F"/>
    <w:rsid w:val="00BB41AC"/>
    <w:rsid w:val="00D03AC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46E4C"/>
  <w15:chartTrackingRefBased/>
  <w15:docId w15:val="{FBBF143E-B7E1-47E2-AACF-CC7ED4E1F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2019-09-24T19:07:00Z</dcterms:created>
  <dcterms:modified xsi:type="dcterms:W3CDTF">2019-09-24T19:09:00Z</dcterms:modified>
</cp:coreProperties>
</file>